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C9F3C3" w14:textId="77777777" w:rsidR="00104BBB" w:rsidRDefault="00104BBB" w:rsidP="00104BBB">
      <w:pPr>
        <w:pStyle w:val="NoSpacing"/>
        <w:rPr>
          <w:rFonts w:eastAsia="Times New Roman"/>
        </w:rPr>
      </w:pPr>
      <w:r>
        <w:rPr>
          <w:rFonts w:eastAsia="Times New Roman"/>
          <w:u w:val="single"/>
        </w:rPr>
        <w:t>Unknown MILDENHALL</w:t>
      </w:r>
      <w:r>
        <w:rPr>
          <w:rFonts w:eastAsia="Times New Roman"/>
        </w:rPr>
        <w:t xml:space="preserve">     </w:t>
      </w:r>
      <w:proofErr w:type="gramStart"/>
      <w:r>
        <w:rPr>
          <w:rFonts w:eastAsia="Times New Roman"/>
        </w:rPr>
        <w:t xml:space="preserve">   (</w:t>
      </w:r>
      <w:proofErr w:type="gramEnd"/>
      <w:r>
        <w:rPr>
          <w:rFonts w:eastAsia="Times New Roman"/>
        </w:rPr>
        <w:t>fl.1456)</w:t>
      </w:r>
    </w:p>
    <w:p w14:paraId="3F9959D5" w14:textId="77777777" w:rsidR="00104BBB" w:rsidRDefault="00104BBB" w:rsidP="00104BBB">
      <w:pPr>
        <w:pStyle w:val="NoSpacing"/>
        <w:rPr>
          <w:rFonts w:eastAsia="Times New Roman"/>
        </w:rPr>
      </w:pPr>
      <w:r>
        <w:rPr>
          <w:rFonts w:eastAsia="Times New Roman"/>
        </w:rPr>
        <w:t>of London.</w:t>
      </w:r>
    </w:p>
    <w:p w14:paraId="791810A0" w14:textId="77777777" w:rsidR="00104BBB" w:rsidRDefault="00104BBB" w:rsidP="00104BBB">
      <w:pPr>
        <w:pStyle w:val="NoSpacing"/>
        <w:rPr>
          <w:rFonts w:eastAsia="Times New Roman"/>
        </w:rPr>
      </w:pPr>
    </w:p>
    <w:p w14:paraId="2B42B892" w14:textId="77777777" w:rsidR="00104BBB" w:rsidRDefault="00104BBB" w:rsidP="00104BBB">
      <w:pPr>
        <w:pStyle w:val="NoSpacing"/>
        <w:rPr>
          <w:rFonts w:eastAsia="Times New Roman"/>
        </w:rPr>
      </w:pPr>
    </w:p>
    <w:p w14:paraId="39AF88FD" w14:textId="77777777" w:rsidR="00104BBB" w:rsidRDefault="00104BBB" w:rsidP="00104BBB">
      <w:pPr>
        <w:pStyle w:val="NoSpacing"/>
        <w:rPr>
          <w:rFonts w:eastAsia="Times New Roman"/>
        </w:rPr>
      </w:pPr>
      <w:r>
        <w:rPr>
          <w:rFonts w:eastAsia="Times New Roman"/>
        </w:rPr>
        <w:t>28 Oct.1456</w:t>
      </w:r>
      <w:r>
        <w:rPr>
          <w:rFonts w:eastAsia="Times New Roman"/>
        </w:rPr>
        <w:tab/>
        <w:t xml:space="preserve">He was appointed to be the </w:t>
      </w:r>
      <w:proofErr w:type="gramStart"/>
      <w:r>
        <w:rPr>
          <w:rFonts w:eastAsia="Times New Roman"/>
        </w:rPr>
        <w:t>Mayor’s</w:t>
      </w:r>
      <w:proofErr w:type="gramEnd"/>
      <w:r>
        <w:rPr>
          <w:rFonts w:eastAsia="Times New Roman"/>
        </w:rPr>
        <w:t xml:space="preserve"> attorney.</w:t>
      </w:r>
    </w:p>
    <w:p w14:paraId="1E27247C" w14:textId="77777777" w:rsidR="00104BBB" w:rsidRDefault="00104BBB" w:rsidP="00104BBB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>(“The Government of London and its relations with the Crown 1400-1450” by</w:t>
      </w:r>
    </w:p>
    <w:p w14:paraId="5EAF62F7" w14:textId="77777777" w:rsidR="00104BBB" w:rsidRDefault="00104BBB" w:rsidP="00104BBB">
      <w:pPr>
        <w:pStyle w:val="NoSpacing"/>
        <w:ind w:left="1440"/>
        <w:rPr>
          <w:rFonts w:eastAsia="Times New Roman"/>
        </w:rPr>
      </w:pPr>
      <w:r>
        <w:rPr>
          <w:rFonts w:eastAsia="Times New Roman"/>
        </w:rPr>
        <w:t>Caroline M. Barron: Thesis presented for the degree of Doctor of Philosophy in the</w:t>
      </w:r>
    </w:p>
    <w:p w14:paraId="0974873C" w14:textId="77777777" w:rsidR="00104BBB" w:rsidRDefault="00104BBB" w:rsidP="00104BBB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 </w:t>
      </w:r>
      <w:r>
        <w:rPr>
          <w:rFonts w:eastAsia="Times New Roman"/>
        </w:rPr>
        <w:tab/>
      </w:r>
      <w:r>
        <w:rPr>
          <w:rFonts w:eastAsia="Times New Roman"/>
        </w:rPr>
        <w:tab/>
        <w:t>University of London, January 1970 p. 80 n.3)</w:t>
      </w:r>
    </w:p>
    <w:p w14:paraId="5674B2AE" w14:textId="77777777" w:rsidR="00104BBB" w:rsidRDefault="00104BBB" w:rsidP="00104BBB">
      <w:pPr>
        <w:pStyle w:val="NoSpacing"/>
        <w:rPr>
          <w:rFonts w:eastAsia="Times New Roman"/>
        </w:rPr>
      </w:pPr>
    </w:p>
    <w:p w14:paraId="55F7ABA7" w14:textId="77777777" w:rsidR="00104BBB" w:rsidRDefault="00104BBB" w:rsidP="00104BBB">
      <w:pPr>
        <w:pStyle w:val="NoSpacing"/>
        <w:rPr>
          <w:rFonts w:eastAsia="Times New Roman"/>
        </w:rPr>
      </w:pPr>
    </w:p>
    <w:p w14:paraId="19811BD5" w14:textId="77777777" w:rsidR="00104BBB" w:rsidRDefault="00104BBB" w:rsidP="00104BBB">
      <w:pPr>
        <w:pStyle w:val="NoSpacing"/>
        <w:rPr>
          <w:rFonts w:eastAsia="Times New Roman"/>
        </w:rPr>
      </w:pPr>
      <w:r>
        <w:rPr>
          <w:rFonts w:eastAsia="Times New Roman"/>
        </w:rPr>
        <w:t>12 September 2024</w:t>
      </w:r>
    </w:p>
    <w:p w14:paraId="713DD34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9B2117" w14:textId="77777777" w:rsidR="00104BBB" w:rsidRDefault="00104BBB" w:rsidP="009139A6">
      <w:r>
        <w:separator/>
      </w:r>
    </w:p>
  </w:endnote>
  <w:endnote w:type="continuationSeparator" w:id="0">
    <w:p w14:paraId="05B6D1BC" w14:textId="77777777" w:rsidR="00104BBB" w:rsidRDefault="00104B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CC2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61ED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4A7D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35C3C8" w14:textId="77777777" w:rsidR="00104BBB" w:rsidRDefault="00104BBB" w:rsidP="009139A6">
      <w:r>
        <w:separator/>
      </w:r>
    </w:p>
  </w:footnote>
  <w:footnote w:type="continuationSeparator" w:id="0">
    <w:p w14:paraId="0EB0ABAC" w14:textId="77777777" w:rsidR="00104BBB" w:rsidRDefault="00104B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5FE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88568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F8CA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BBB"/>
    <w:rsid w:val="000666E0"/>
    <w:rsid w:val="00104BBB"/>
    <w:rsid w:val="002510B7"/>
    <w:rsid w:val="00270799"/>
    <w:rsid w:val="005C130B"/>
    <w:rsid w:val="007F388D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D5E37"/>
  <w15:chartTrackingRefBased/>
  <w15:docId w15:val="{8CD9E050-728F-41CB-A70F-6BED3745D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2024-09-15T20:21:00Z</dcterms:created>
  <dcterms:modified xsi:type="dcterms:W3CDTF">2024-09-15T20:21:00Z</dcterms:modified>
</cp:coreProperties>
</file>